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2993E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264DA2E3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Butcher.</w:t>
      </w:r>
    </w:p>
    <w:p w14:paraId="0B6E9D42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93A8B2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BB8597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Ilger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brought a plaint of debt against him, Walter</w:t>
      </w:r>
    </w:p>
    <w:p w14:paraId="7900ABEC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Gate of Thaxted(q.v.),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Hell of Thaxted(q.v.), Richard Hamond of </w:t>
      </w:r>
    </w:p>
    <w:p w14:paraId="29D0742C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Florens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Thaxted(q.v.).</w:t>
      </w:r>
    </w:p>
    <w:p w14:paraId="3D058424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7AB2FD9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575859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E510DE" w14:textId="77777777" w:rsidR="007B0665" w:rsidRDefault="007B0665" w:rsidP="007B06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042F30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44201" w14:textId="77777777" w:rsidR="007B0665" w:rsidRDefault="007B0665" w:rsidP="009139A6">
      <w:r>
        <w:separator/>
      </w:r>
    </w:p>
  </w:endnote>
  <w:endnote w:type="continuationSeparator" w:id="0">
    <w:p w14:paraId="0CFADD7F" w14:textId="77777777" w:rsidR="007B0665" w:rsidRDefault="007B06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53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86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9C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CDB3" w14:textId="77777777" w:rsidR="007B0665" w:rsidRDefault="007B0665" w:rsidP="009139A6">
      <w:r>
        <w:separator/>
      </w:r>
    </w:p>
  </w:footnote>
  <w:footnote w:type="continuationSeparator" w:id="0">
    <w:p w14:paraId="561CA026" w14:textId="77777777" w:rsidR="007B0665" w:rsidRDefault="007B06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19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46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997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65"/>
    <w:rsid w:val="000666E0"/>
    <w:rsid w:val="002510B7"/>
    <w:rsid w:val="005C130B"/>
    <w:rsid w:val="007B066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50865"/>
  <w15:chartTrackingRefBased/>
  <w15:docId w15:val="{3F47ED8B-78C1-4F76-98CB-AA862566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06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2022-07-13T18:39:00Z</dcterms:created>
  <dcterms:modified xsi:type="dcterms:W3CDTF">2022-07-13T18:40:00Z</dcterms:modified>
</cp:coreProperties>
</file>